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851" w:rsidRDefault="005A7851" w:rsidP="005A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KNYGHT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A7851" w:rsidRDefault="005A7851" w:rsidP="005A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Doddington, Lincolnshire. Yeoman.</w:t>
      </w:r>
    </w:p>
    <w:p w:rsidR="005A7851" w:rsidRDefault="005A7851" w:rsidP="005A7851">
      <w:pPr>
        <w:rPr>
          <w:rFonts w:ascii="Times New Roman" w:hAnsi="Times New Roman" w:cs="Times New Roman"/>
        </w:rPr>
      </w:pPr>
    </w:p>
    <w:p w:rsidR="005A7851" w:rsidRDefault="005A7851" w:rsidP="005A7851">
      <w:pPr>
        <w:rPr>
          <w:rFonts w:ascii="Times New Roman" w:hAnsi="Times New Roman" w:cs="Times New Roman"/>
        </w:rPr>
      </w:pPr>
    </w:p>
    <w:p w:rsidR="005A7851" w:rsidRDefault="005A7851" w:rsidP="005A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>, Sheriff of Lincolnshire(q.v.), brought a plaint of debt against</w:t>
      </w:r>
    </w:p>
    <w:p w:rsidR="005A7851" w:rsidRDefault="005A7851" w:rsidP="005A785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John Watson of Bracebridge(q.v.), William </w:t>
      </w:r>
      <w:proofErr w:type="spellStart"/>
      <w:r>
        <w:rPr>
          <w:rFonts w:ascii="Times New Roman" w:hAnsi="Times New Roman" w:cs="Times New Roman"/>
        </w:rPr>
        <w:t>Ordyng</w:t>
      </w:r>
      <w:proofErr w:type="spellEnd"/>
      <w:r>
        <w:rPr>
          <w:rFonts w:ascii="Times New Roman" w:hAnsi="Times New Roman" w:cs="Times New Roman"/>
        </w:rPr>
        <w:t xml:space="preserve"> of Kirkton in Holland(q.v.), 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Spenlove</w:t>
      </w:r>
      <w:proofErr w:type="spellEnd"/>
      <w:r>
        <w:rPr>
          <w:rFonts w:ascii="Times New Roman" w:hAnsi="Times New Roman" w:cs="Times New Roman"/>
        </w:rPr>
        <w:t xml:space="preserve"> of Kirkton in Holland(q.v.) and Thomas Kelsey of Great Steeping(q.v.).   </w:t>
      </w:r>
    </w:p>
    <w:p w:rsidR="005A7851" w:rsidRDefault="005A7851" w:rsidP="005A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A7851" w:rsidRDefault="005A7851" w:rsidP="005A7851">
      <w:pPr>
        <w:rPr>
          <w:rFonts w:ascii="Times New Roman" w:hAnsi="Times New Roman" w:cs="Times New Roman"/>
        </w:rPr>
      </w:pPr>
    </w:p>
    <w:p w:rsidR="005A7851" w:rsidRDefault="005A7851" w:rsidP="005A7851">
      <w:pPr>
        <w:rPr>
          <w:rFonts w:ascii="Times New Roman" w:hAnsi="Times New Roman" w:cs="Times New Roman"/>
        </w:rPr>
      </w:pPr>
    </w:p>
    <w:p w:rsidR="005A7851" w:rsidRDefault="005A7851" w:rsidP="005A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March 2018</w:t>
      </w:r>
    </w:p>
    <w:p w:rsidR="006B2F86" w:rsidRPr="00E71FC3" w:rsidRDefault="005A78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851" w:rsidRDefault="005A7851" w:rsidP="00E71FC3">
      <w:r>
        <w:separator/>
      </w:r>
    </w:p>
  </w:endnote>
  <w:endnote w:type="continuationSeparator" w:id="0">
    <w:p w:rsidR="005A7851" w:rsidRDefault="005A78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851" w:rsidRDefault="005A7851" w:rsidP="00E71FC3">
      <w:r>
        <w:separator/>
      </w:r>
    </w:p>
  </w:footnote>
  <w:footnote w:type="continuationSeparator" w:id="0">
    <w:p w:rsidR="005A7851" w:rsidRDefault="005A78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51"/>
    <w:rsid w:val="001A7C09"/>
    <w:rsid w:val="00577BD5"/>
    <w:rsid w:val="005A785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723AD9-5CE6-4F50-A157-3FCF4074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2018-03-10T17:00:00Z</dcterms:created>
  <dcterms:modified xsi:type="dcterms:W3CDTF">2018-03-10T17:00:00Z</dcterms:modified>
</cp:coreProperties>
</file>